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76E95" w:rsidRDefault="00F76E95" w:rsidP="00F76E9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Helen AMORE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F76E95" w:rsidRDefault="00F76E95" w:rsidP="00F76E9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Grimsby. Widow.</w:t>
      </w:r>
    </w:p>
    <w:p w:rsidR="00F76E95" w:rsidRDefault="00F76E95" w:rsidP="00F76E95">
      <w:pPr>
        <w:rPr>
          <w:rFonts w:ascii="Times New Roman" w:hAnsi="Times New Roman" w:cs="Times New Roman"/>
        </w:rPr>
      </w:pPr>
    </w:p>
    <w:p w:rsidR="00F76E95" w:rsidRDefault="00F76E95" w:rsidP="00F76E95">
      <w:pPr>
        <w:rPr>
          <w:rFonts w:ascii="Times New Roman" w:hAnsi="Times New Roman" w:cs="Times New Roman"/>
        </w:rPr>
      </w:pPr>
    </w:p>
    <w:p w:rsidR="00F76E95" w:rsidRDefault="00F76E95" w:rsidP="00F76E9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= Richard(q.v.).</w:t>
      </w:r>
    </w:p>
    <w:p w:rsidR="00F76E95" w:rsidRDefault="00F76E95" w:rsidP="00F76E9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(http://aalt.law.uh.edu/Indices/CP40Indices/CP40no888Pl.htm)</w:t>
      </w:r>
    </w:p>
    <w:p w:rsidR="00F76E95" w:rsidRDefault="00F76E95" w:rsidP="00F76E95">
      <w:pPr>
        <w:rPr>
          <w:rFonts w:ascii="Times New Roman" w:hAnsi="Times New Roman" w:cs="Times New Roman"/>
        </w:rPr>
      </w:pPr>
    </w:p>
    <w:p w:rsidR="00F76E95" w:rsidRDefault="00F76E95" w:rsidP="00F76E95">
      <w:pPr>
        <w:rPr>
          <w:rFonts w:ascii="Times New Roman" w:hAnsi="Times New Roman" w:cs="Times New Roman"/>
        </w:rPr>
      </w:pPr>
    </w:p>
    <w:p w:rsidR="00F76E95" w:rsidRDefault="00F76E95" w:rsidP="00F76E95">
      <w:pPr>
        <w:ind w:left="1440" w:hanging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1484</w:t>
      </w:r>
      <w:r>
        <w:rPr>
          <w:rFonts w:ascii="Times New Roman" w:hAnsi="Times New Roman" w:cs="Times New Roman"/>
        </w:rPr>
        <w:tab/>
        <w:t xml:space="preserve">Edmund Cope(q.v.) brought a plaint of debt against her, as Richard’s executrix, Katherine Cardiff of Southwark, Surrey(q.v.), Ralph </w:t>
      </w:r>
      <w:proofErr w:type="spellStart"/>
      <w:r>
        <w:rPr>
          <w:rFonts w:ascii="Times New Roman" w:hAnsi="Times New Roman" w:cs="Times New Roman"/>
        </w:rPr>
        <w:t>Reyland</w:t>
      </w:r>
      <w:proofErr w:type="spellEnd"/>
      <w:r>
        <w:rPr>
          <w:rFonts w:ascii="Times New Roman" w:hAnsi="Times New Roman" w:cs="Times New Roman"/>
        </w:rPr>
        <w:t xml:space="preserve"> of West Greenwich, Kent(q.v.), Nicholas Friday of Bermondsey and Southwark, Surrey(q.v.) and Helen Amore of </w:t>
      </w:r>
      <w:proofErr w:type="spellStart"/>
      <w:r>
        <w:rPr>
          <w:rFonts w:ascii="Times New Roman" w:hAnsi="Times New Roman" w:cs="Times New Roman"/>
        </w:rPr>
        <w:t>Grymsby</w:t>
      </w:r>
      <w:proofErr w:type="spellEnd"/>
      <w:r>
        <w:rPr>
          <w:rFonts w:ascii="Times New Roman" w:hAnsi="Times New Roman" w:cs="Times New Roman"/>
        </w:rPr>
        <w:t>(q.v.), as executrix</w:t>
      </w:r>
    </w:p>
    <w:p w:rsidR="00F76E95" w:rsidRDefault="00F76E95" w:rsidP="00F76E9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of her late husband, Richard(q.v.).  (ibid.)</w:t>
      </w:r>
    </w:p>
    <w:p w:rsidR="00F76E95" w:rsidRDefault="00F76E95" w:rsidP="00F76E95">
      <w:pPr>
        <w:rPr>
          <w:rFonts w:ascii="Times New Roman" w:hAnsi="Times New Roman" w:cs="Times New Roman"/>
        </w:rPr>
      </w:pPr>
    </w:p>
    <w:p w:rsidR="00F76E95" w:rsidRDefault="00F76E95" w:rsidP="00F76E9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26 July 2017</w:t>
      </w:r>
    </w:p>
    <w:p w:rsidR="006B2F86" w:rsidRPr="00E71FC3" w:rsidRDefault="00F76E95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76E95" w:rsidRDefault="00F76E95" w:rsidP="00E71FC3">
      <w:r>
        <w:separator/>
      </w:r>
    </w:p>
  </w:endnote>
  <w:endnote w:type="continuationSeparator" w:id="0">
    <w:p w:rsidR="00F76E95" w:rsidRDefault="00F76E95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76E95" w:rsidRDefault="00F76E95" w:rsidP="00E71FC3">
      <w:r>
        <w:separator/>
      </w:r>
    </w:p>
  </w:footnote>
  <w:footnote w:type="continuationSeparator" w:id="0">
    <w:p w:rsidR="00F76E95" w:rsidRDefault="00F76E95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6E95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76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252213D-E88A-484F-AA1F-DAC1C59BA1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76E95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70</Words>
  <Characters>402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2017-07-30T21:24:00Z</dcterms:created>
  <dcterms:modified xsi:type="dcterms:W3CDTF">2017-07-30T21:25:00Z</dcterms:modified>
</cp:coreProperties>
</file>